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2EF3F15E" w:rsidR="000972EF" w:rsidRPr="000972EF" w:rsidRDefault="000979B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W</w:t>
            </w:r>
            <w:r w:rsidR="00BA30D2">
              <w:rPr>
                <w:rFonts w:ascii="Microsoft Sans Serif" w:hAnsi="Microsoft Sans Serif" w:cs="Microsoft Sans Serif"/>
                <w:sz w:val="36"/>
                <w:szCs w:val="48"/>
              </w:rPr>
              <w:t>elšte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r</w:t>
            </w:r>
            <w:r w:rsidR="00BA30D2">
              <w:rPr>
                <w:rFonts w:ascii="Microsoft Sans Serif" w:hAnsi="Microsoft Sans Serif" w:cs="Microsoft Sans Serif"/>
                <w:sz w:val="36"/>
                <w:szCs w:val="48"/>
              </w:rPr>
              <w:t>iér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Welshterrier</w:t>
            </w:r>
            <w:proofErr w:type="spellEnd"/>
          </w:p>
        </w:tc>
        <w:tc>
          <w:tcPr>
            <w:tcW w:w="4549" w:type="dxa"/>
          </w:tcPr>
          <w:p w14:paraId="7F02FD12" w14:textId="3E27A607" w:rsidR="000972EF" w:rsidRPr="000972EF" w:rsidRDefault="00BE75BA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fldChar w:fldCharType="begin"/>
            </w:r>
            <w:r w:rsidR="00F3565B">
              <w:instrText xml:space="preserve"> INCLUDEPICTURE "C:\\Users\\melaniemostkova\\Library\\Group Containers\\UBF8T346G9.ms\\WebArchiveCopyPasteTempFiles\\com.microsoft.Word\\2Q==" \* MERGEFORMAT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FB95978" wp14:editId="5F776801">
                  <wp:extent cx="2267262" cy="1508760"/>
                  <wp:effectExtent l="0" t="0" r="0" b="0"/>
                  <wp:docPr id="546158380" name="Obrázek 1" descr="Velšteriér 🐶 | SpokojenyPes.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mg_CQ03Z57_OKmM9u8PxZCeoA0_19" descr="Velšteriér 🐶 | SpokojenyPes.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171" cy="1514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14"/>
        <w:gridCol w:w="2158"/>
        <w:gridCol w:w="2069"/>
        <w:gridCol w:w="2043"/>
        <w:gridCol w:w="2062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62CA7446" w:rsidR="000972EF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75" w:type="dxa"/>
          </w:tcPr>
          <w:p w14:paraId="78484840" w14:textId="1EBE2B4C" w:rsidR="00CA7C2E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dolní</w:t>
            </w:r>
            <w:r w:rsidR="00CA7C2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laterálně, možná spojitost s </w:t>
            </w:r>
            <w:proofErr w:type="spellStart"/>
            <w:r w:rsidR="00CA7C2E">
              <w:rPr>
                <w:rFonts w:ascii="Microsoft Sans Serif" w:hAnsi="Microsoft Sans Serif" w:cs="Microsoft Sans Serif"/>
                <w:sz w:val="22"/>
                <w:szCs w:val="32"/>
              </w:rPr>
              <w:t>blefarochimózou</w:t>
            </w:r>
            <w:proofErr w:type="spellEnd"/>
          </w:p>
          <w:p w14:paraId="04D1D37D" w14:textId="06CB4E32" w:rsidR="000972EF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mikropalpebra</w:t>
            </w:r>
            <w:proofErr w:type="spellEnd"/>
          </w:p>
        </w:tc>
        <w:tc>
          <w:tcPr>
            <w:tcW w:w="2075" w:type="dxa"/>
          </w:tcPr>
          <w:p w14:paraId="305542D5" w14:textId="4110E6B9" w:rsidR="00CA7C2E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0AB2493" w14:textId="6BAB93E2" w:rsidR="000972EF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dominantní s neúplnou penetrací předpokládáno</w:t>
            </w:r>
          </w:p>
        </w:tc>
        <w:tc>
          <w:tcPr>
            <w:tcW w:w="2075" w:type="dxa"/>
          </w:tcPr>
          <w:p w14:paraId="40A6DDCA" w14:textId="59A9BBE7" w:rsidR="000972EF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1E20EF1B" w:rsidR="000972EF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075" w:type="dxa"/>
          </w:tcPr>
          <w:p w14:paraId="797C6F16" w14:textId="4F07C64D" w:rsidR="000972EF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vzácná</w:t>
            </w:r>
          </w:p>
        </w:tc>
        <w:tc>
          <w:tcPr>
            <w:tcW w:w="2075" w:type="dxa"/>
          </w:tcPr>
          <w:p w14:paraId="35BEA8B6" w14:textId="080E55F2" w:rsidR="000972EF" w:rsidRPr="00865185" w:rsidRDefault="00CA7C2E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151A14B1" w:rsidR="000972EF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4986A031" w14:textId="77777777" w:rsidR="000972EF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</w:t>
            </w:r>
          </w:p>
          <w:p w14:paraId="32AA9C87" w14:textId="4C452EB1" w:rsidR="00CA7C2E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Epiteliální/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  <w:proofErr w:type="spellEnd"/>
          </w:p>
        </w:tc>
        <w:tc>
          <w:tcPr>
            <w:tcW w:w="2075" w:type="dxa"/>
          </w:tcPr>
          <w:p w14:paraId="5643C1EE" w14:textId="1789D2CC" w:rsidR="000972EF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Vzácná, psi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E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6 let</w:t>
            </w:r>
          </w:p>
        </w:tc>
        <w:tc>
          <w:tcPr>
            <w:tcW w:w="2075" w:type="dxa"/>
          </w:tcPr>
          <w:p w14:paraId="0073ADF8" w14:textId="212C1E09" w:rsidR="00CA7C2E" w:rsidRPr="00865185" w:rsidRDefault="00CA7C2E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0E5A2C9" w14:textId="795B6527" w:rsidR="00680529" w:rsidRPr="00680529" w:rsidRDefault="00680529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EBF8B2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708E99F7" w14:textId="77777777" w:rsidR="000972EF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  <w:p w14:paraId="6EA9D301" w14:textId="07F4D214" w:rsidR="00CA7C2E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="00680529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  <w:r w:rsidR="00680529"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</w:p>
        </w:tc>
        <w:tc>
          <w:tcPr>
            <w:tcW w:w="2075" w:type="dxa"/>
          </w:tcPr>
          <w:p w14:paraId="0410B3A5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FC8722C" w14:textId="147A1B87" w:rsidR="000972EF" w:rsidRPr="00865185" w:rsidRDefault="00CA7C2E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7D0C26D" w14:textId="26D99CB5" w:rsidR="000972EF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65185" w14:paraId="10A935A8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2DD929FC" w14:textId="0B63D9D8" w:rsidR="00865185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Anomálie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pectinate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ligament</w:t>
            </w:r>
            <w:proofErr w:type="spellEnd"/>
          </w:p>
        </w:tc>
        <w:tc>
          <w:tcPr>
            <w:tcW w:w="2075" w:type="dxa"/>
          </w:tcPr>
          <w:p w14:paraId="7F2C78DE" w14:textId="77777777" w:rsidR="00865185" w:rsidRPr="00865185" w:rsidRDefault="0086518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6825D20F" w14:textId="39DFF5FA" w:rsidR="00865185" w:rsidRPr="00865185" w:rsidRDefault="00CA7C2E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7136F176" w:rsidR="00865185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65185" w14:paraId="24CB0390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242C7DBE" w14:textId="2404533F" w:rsidR="00865185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38A330AD" w14:textId="77777777" w:rsid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kortikální,</w:t>
            </w:r>
          </w:p>
          <w:p w14:paraId="41476F3E" w14:textId="77777777" w:rsidR="00CA7C2E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 formy: juvenilní,</w:t>
            </w:r>
          </w:p>
          <w:p w14:paraId="59E0B7AA" w14:textId="45FD2C57" w:rsidR="00CA7C2E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 psi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E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2 roky</w:t>
            </w:r>
          </w:p>
        </w:tc>
        <w:tc>
          <w:tcPr>
            <w:tcW w:w="2075" w:type="dxa"/>
          </w:tcPr>
          <w:p w14:paraId="1CF2E634" w14:textId="229CE6C7" w:rsidR="00865185" w:rsidRPr="00865185" w:rsidRDefault="00CA7C2E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2D760C85" w14:textId="6B7DC301" w:rsidR="00865185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A7C2E" w14:paraId="5C50491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EEF920C" w14:textId="0F11BE92" w:rsidR="00CA7C2E" w:rsidRDefault="00CA7C2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27C2CA5A" w14:textId="52A01631" w:rsidR="00CA7C2E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</w:tc>
        <w:tc>
          <w:tcPr>
            <w:tcW w:w="2075" w:type="dxa"/>
          </w:tcPr>
          <w:p w14:paraId="76D99910" w14:textId="07263B80" w:rsidR="00CA7C2E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5-6 staří psi postiženi</w:t>
            </w:r>
          </w:p>
        </w:tc>
        <w:tc>
          <w:tcPr>
            <w:tcW w:w="2075" w:type="dxa"/>
          </w:tcPr>
          <w:p w14:paraId="2096240A" w14:textId="77777777" w:rsidR="00CA7C2E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ADAMTS17 gen</w:t>
            </w:r>
          </w:p>
          <w:p w14:paraId="14D1E7C3" w14:textId="66926244" w:rsidR="00CA7C2E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Neznámá</w:t>
            </w:r>
          </w:p>
        </w:tc>
        <w:tc>
          <w:tcPr>
            <w:tcW w:w="2075" w:type="dxa"/>
          </w:tcPr>
          <w:p w14:paraId="53B4DB5C" w14:textId="70EAE466" w:rsidR="00CA7C2E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CA7C2E" w14:paraId="142676D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1B167500" w14:textId="22AABB01" w:rsidR="00CA7C2E" w:rsidRDefault="00CA7C2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H</w:t>
            </w:r>
          </w:p>
        </w:tc>
        <w:tc>
          <w:tcPr>
            <w:tcW w:w="2075" w:type="dxa"/>
          </w:tcPr>
          <w:p w14:paraId="47935478" w14:textId="604B8D6A" w:rsidR="00CA7C2E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</w:tc>
        <w:tc>
          <w:tcPr>
            <w:tcW w:w="2075" w:type="dxa"/>
          </w:tcPr>
          <w:p w14:paraId="7A1C66C4" w14:textId="3BCFAD4E" w:rsidR="00CA7C2E" w:rsidRPr="00865185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vzácná</w:t>
            </w:r>
          </w:p>
        </w:tc>
        <w:tc>
          <w:tcPr>
            <w:tcW w:w="2075" w:type="dxa"/>
          </w:tcPr>
          <w:p w14:paraId="2E9F71FA" w14:textId="53481D81" w:rsidR="00CA7C2E" w:rsidRPr="00865185" w:rsidRDefault="00CA7C2E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5E45891" w14:textId="0850ADBC" w:rsidR="00CA7C2E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CA7C2E" w14:paraId="7F2CED40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31FB22C" w14:textId="7996BB2A" w:rsidR="00CA7C2E" w:rsidRDefault="00CA7C2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075" w:type="dxa"/>
          </w:tcPr>
          <w:p w14:paraId="4B5E4A66" w14:textId="77777777" w:rsidR="00CA7C2E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Perzistentní hyperplastická tunika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vaskuloza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/Perzistentní hyperplastický primární sklivec</w:t>
            </w:r>
          </w:p>
          <w:p w14:paraId="2203464F" w14:textId="348CDBAB" w:rsidR="00CA7C2E" w:rsidRDefault="00CA7C2E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(PHTVL/PHPV)</w:t>
            </w:r>
          </w:p>
        </w:tc>
        <w:tc>
          <w:tcPr>
            <w:tcW w:w="2075" w:type="dxa"/>
          </w:tcPr>
          <w:p w14:paraId="72AD15FE" w14:textId="366AAF3E" w:rsidR="00CA7C2E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Stupně 1-6</w:t>
            </w:r>
          </w:p>
        </w:tc>
        <w:tc>
          <w:tcPr>
            <w:tcW w:w="2075" w:type="dxa"/>
          </w:tcPr>
          <w:p w14:paraId="7531B48B" w14:textId="66153FDA" w:rsidR="00CA7C2E" w:rsidRPr="00865185" w:rsidRDefault="00680529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B2956D5" w14:textId="77777777" w:rsidR="00680529" w:rsidRDefault="00680529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1</w:t>
            </w:r>
          </w:p>
          <w:p w14:paraId="0BF4FB81" w14:textId="77777777" w:rsidR="00680529" w:rsidRDefault="00680529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50613A56" w14:textId="77777777" w:rsidR="00680529" w:rsidRDefault="00680529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D07D11B" w14:textId="77777777" w:rsidR="00680529" w:rsidRDefault="00680529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FEDC6CE" w14:textId="77777777" w:rsidR="00680529" w:rsidRDefault="00680529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2-6</w:t>
            </w:r>
          </w:p>
          <w:p w14:paraId="0EE841B1" w14:textId="0FF0D06A" w:rsidR="00CA7C2E" w:rsidRPr="00865185" w:rsidRDefault="00680529" w:rsidP="0068052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2AE942AD" w14:textId="351A47E6" w:rsidR="00F56DE7" w:rsidRPr="00F56DE7" w:rsidRDefault="00F56DE7" w:rsidP="006A6FB0">
      <w:pPr>
        <w:spacing w:before="200"/>
        <w:rPr>
          <w:rFonts w:ascii="Open Sans" w:hAnsi="Open Sans" w:cs="Open Sans"/>
          <w:color w:val="107562"/>
          <w:sz w:val="21"/>
          <w:szCs w:val="21"/>
          <w:u w:val="single"/>
          <w:shd w:val="clear" w:color="auto" w:fill="FFFFFF"/>
        </w:rPr>
      </w:pPr>
    </w:p>
    <w:sectPr w:rsidR="00F56DE7" w:rsidRPr="00F56DE7" w:rsidSect="00056D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A8581" w14:textId="77777777" w:rsidR="00B76849" w:rsidRDefault="00B76849" w:rsidP="000972EF">
      <w:pPr>
        <w:spacing w:after="0" w:line="240" w:lineRule="auto"/>
      </w:pPr>
      <w:r>
        <w:separator/>
      </w:r>
    </w:p>
  </w:endnote>
  <w:endnote w:type="continuationSeparator" w:id="0">
    <w:p w14:paraId="73A1991C" w14:textId="77777777" w:rsidR="00B76849" w:rsidRDefault="00B76849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16AF5" w14:textId="77777777" w:rsidR="00B76849" w:rsidRDefault="00B76849" w:rsidP="000972EF">
      <w:pPr>
        <w:spacing w:after="0" w:line="240" w:lineRule="auto"/>
      </w:pPr>
      <w:r>
        <w:separator/>
      </w:r>
    </w:p>
  </w:footnote>
  <w:footnote w:type="continuationSeparator" w:id="0">
    <w:p w14:paraId="3E071B82" w14:textId="77777777" w:rsidR="00B76849" w:rsidRDefault="00B76849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084A"/>
    <w:rsid w:val="00054579"/>
    <w:rsid w:val="00056D90"/>
    <w:rsid w:val="000972EF"/>
    <w:rsid w:val="000979B5"/>
    <w:rsid w:val="00154EC4"/>
    <w:rsid w:val="00161F3B"/>
    <w:rsid w:val="002206AC"/>
    <w:rsid w:val="003742AB"/>
    <w:rsid w:val="00382E28"/>
    <w:rsid w:val="00384979"/>
    <w:rsid w:val="00402988"/>
    <w:rsid w:val="004C1DA7"/>
    <w:rsid w:val="004E10C7"/>
    <w:rsid w:val="005C3925"/>
    <w:rsid w:val="00655705"/>
    <w:rsid w:val="00680529"/>
    <w:rsid w:val="006A6FB0"/>
    <w:rsid w:val="006D7E35"/>
    <w:rsid w:val="007A315C"/>
    <w:rsid w:val="00865185"/>
    <w:rsid w:val="009E0028"/>
    <w:rsid w:val="00A1193A"/>
    <w:rsid w:val="00A317E5"/>
    <w:rsid w:val="00B76849"/>
    <w:rsid w:val="00BA30D2"/>
    <w:rsid w:val="00BE75BA"/>
    <w:rsid w:val="00C36439"/>
    <w:rsid w:val="00CA7C2E"/>
    <w:rsid w:val="00CC04F8"/>
    <w:rsid w:val="00CF199B"/>
    <w:rsid w:val="00D97D24"/>
    <w:rsid w:val="00DF609E"/>
    <w:rsid w:val="00F3565B"/>
    <w:rsid w:val="00F56DE7"/>
    <w:rsid w:val="00F6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CA7C2E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A7C2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8</TotalTime>
  <Pages>2</Pages>
  <Words>183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3</cp:revision>
  <dcterms:created xsi:type="dcterms:W3CDTF">2025-01-01T16:03:00Z</dcterms:created>
  <dcterms:modified xsi:type="dcterms:W3CDTF">2025-01-01T16:11:00Z</dcterms:modified>
</cp:coreProperties>
</file>